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D3A4E" w14:textId="77777777" w:rsidR="00DA471B" w:rsidRDefault="00DA471B" w:rsidP="00DA47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SOTEHILL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0C52AFBC" w14:textId="77777777" w:rsidR="00DA471B" w:rsidRDefault="00DA471B" w:rsidP="00DA47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2C7A44" w14:textId="77777777" w:rsidR="00DA471B" w:rsidRDefault="00DA471B" w:rsidP="00DA47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B5AAB" w14:textId="77777777" w:rsidR="00DA471B" w:rsidRDefault="00DA471B" w:rsidP="00DA47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Sep.1478</w:t>
      </w:r>
      <w:r>
        <w:rPr>
          <w:rFonts w:ascii="Times New Roman" w:hAnsi="Times New Roman" w:cs="Times New Roman"/>
          <w:sz w:val="24"/>
          <w:szCs w:val="24"/>
        </w:rPr>
        <w:tab/>
        <w:t>He, Robert Hall, clerk(q.v.), John Forman, clerk(q.v.), and William</w:t>
      </w:r>
    </w:p>
    <w:p w14:paraId="4FB23567" w14:textId="77777777" w:rsidR="00DA471B" w:rsidRDefault="00DA471B" w:rsidP="00DA47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Reresby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chaplain(q.v.), were licensed to </w:t>
      </w:r>
      <w:proofErr w:type="gramStart"/>
      <w:r>
        <w:rPr>
          <w:rFonts w:ascii="Times New Roman" w:hAnsi="Times New Roman" w:cs="Times New Roman"/>
          <w:sz w:val="24"/>
          <w:szCs w:val="24"/>
        </w:rPr>
        <w:t>found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perpetual chantry to </w:t>
      </w:r>
    </w:p>
    <w:p w14:paraId="02B77DBF" w14:textId="77777777" w:rsidR="00DA471B" w:rsidRDefault="00DA471B" w:rsidP="00DA47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celebrate divine service at the altar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All Saints’ Church,</w:t>
      </w:r>
    </w:p>
    <w:p w14:paraId="545FCD3F" w14:textId="77777777" w:rsidR="00DA471B" w:rsidRDefault="00DA471B" w:rsidP="00DA47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Wakefield.     (C.P.R. 1476-85 p.123)</w:t>
      </w:r>
    </w:p>
    <w:p w14:paraId="7A51C0F4" w14:textId="77777777" w:rsidR="00DA471B" w:rsidRDefault="00DA471B" w:rsidP="00DA47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644408" w14:textId="77777777" w:rsidR="00DA471B" w:rsidRDefault="00DA471B" w:rsidP="00DA47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2B641" w14:textId="77777777" w:rsidR="00DA471B" w:rsidRDefault="00DA471B" w:rsidP="00DA47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2021</w:t>
      </w:r>
    </w:p>
    <w:p w14:paraId="11E37A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0A2C6" w14:textId="77777777" w:rsidR="00DA471B" w:rsidRDefault="00DA471B" w:rsidP="009139A6">
      <w:r>
        <w:separator/>
      </w:r>
    </w:p>
  </w:endnote>
  <w:endnote w:type="continuationSeparator" w:id="0">
    <w:p w14:paraId="60E94D5C" w14:textId="77777777" w:rsidR="00DA471B" w:rsidRDefault="00DA47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07A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E5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F4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10FD0" w14:textId="77777777" w:rsidR="00DA471B" w:rsidRDefault="00DA471B" w:rsidP="009139A6">
      <w:r>
        <w:separator/>
      </w:r>
    </w:p>
  </w:footnote>
  <w:footnote w:type="continuationSeparator" w:id="0">
    <w:p w14:paraId="02C722C7" w14:textId="77777777" w:rsidR="00DA471B" w:rsidRDefault="00DA47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98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4B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BF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71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471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C733A"/>
  <w15:chartTrackingRefBased/>
  <w15:docId w15:val="{D0359607-3C5B-496A-8D7D-9D6AC173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2021-05-12T20:46:00Z</dcterms:created>
  <dcterms:modified xsi:type="dcterms:W3CDTF">2021-05-12T20:47:00Z</dcterms:modified>
</cp:coreProperties>
</file>